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#16</w:t>
      </w:r>
      <w:r>
        <w:rPr>
          <w:rFonts w:hint="eastAsia"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</w:rPr>
        <w:tab/>
      </w:r>
      <w:r>
        <w:rPr>
          <w:rFonts w:hint="eastAsia" w:cs="Arial"/>
          <w:b/>
          <w:sz w:val="24"/>
        </w:rPr>
        <w:t>S2-240</w:t>
      </w:r>
      <w:r>
        <w:rPr>
          <w:rFonts w:hint="eastAsia" w:cs="Arial"/>
          <w:b/>
          <w:sz w:val="24"/>
          <w:lang w:val="en-US" w:eastAsia="zh-CN"/>
        </w:rPr>
        <w:t>9100</w:t>
      </w:r>
    </w:p>
    <w:p>
      <w:pPr>
        <w:pStyle w:val="90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ab/>
      </w:r>
      <w:r>
        <w:rPr>
          <w:rFonts w:hint="eastAsia" w:cs="Arial"/>
          <w:b/>
          <w:sz w:val="24"/>
          <w:lang w:val="en-US" w:eastAsia="zh-CN"/>
        </w:rPr>
        <w:t xml:space="preserve">        (Revision of </w:t>
      </w:r>
      <w:r>
        <w:rPr>
          <w:rFonts w:hint="eastAsia" w:cs="Arial"/>
          <w:b/>
          <w:sz w:val="24"/>
        </w:rPr>
        <w:t>S2-240</w:t>
      </w:r>
      <w:r>
        <w:rPr>
          <w:rFonts w:hint="eastAsia" w:cs="Arial"/>
          <w:b/>
          <w:sz w:val="24"/>
          <w:lang w:val="en-US" w:eastAsia="zh-CN"/>
        </w:rPr>
        <w:t xml:space="preserve">8792, </w:t>
      </w:r>
      <w:r>
        <w:rPr>
          <w:rFonts w:hint="eastAsia" w:cs="Arial"/>
          <w:b/>
          <w:sz w:val="24"/>
        </w:rPr>
        <w:t>7945</w:t>
      </w:r>
      <w:r>
        <w:rPr>
          <w:rFonts w:hint="eastAsia" w:cs="Arial"/>
          <w:b/>
          <w:sz w:val="24"/>
          <w:lang w:val="en-US" w:eastAsia="zh-CN"/>
        </w:rPr>
        <w:t>)</w:t>
      </w:r>
    </w:p>
    <w:p>
      <w:pPr>
        <w:pStyle w:val="90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data channel application related capability exposure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(S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2-240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5878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/S6-241644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SA6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Yi Jiang</w:t>
      </w:r>
    </w:p>
    <w:p>
      <w:pPr>
        <w:spacing w:after="60"/>
        <w:ind w:left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yijiang at chinamobile dot com</w:t>
      </w:r>
      <w:bookmarkStart w:id="7" w:name="_GoBack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thanks SA WG</w:t>
      </w:r>
      <w:r>
        <w:rPr>
          <w:rFonts w:ascii="Arial" w:hAnsi="Arial" w:cs="Arial"/>
          <w:iCs/>
          <w:lang w:val="en-US" w:eastAsia="zh-CN"/>
        </w:rPr>
        <w:t>6</w:t>
      </w:r>
      <w:r>
        <w:rPr>
          <w:rFonts w:ascii="Arial" w:hAnsi="Arial" w:cs="Arial"/>
          <w:iCs/>
          <w:lang w:eastAsia="zh-CN"/>
        </w:rPr>
        <w:t xml:space="preserve"> for the LS on data channel application related capability exposure. </w:t>
      </w:r>
    </w:p>
    <w:p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The interface mentioned in the incoming LS is </w:t>
      </w:r>
      <w:r>
        <w:rPr>
          <w:rFonts w:hint="eastAsia" w:ascii="Arial" w:hAnsi="Arial" w:cs="Arial"/>
          <w:iCs/>
          <w:lang w:val="en-US" w:eastAsia="zh-CN"/>
        </w:rPr>
        <w:t xml:space="preserve">a provisioning interface from upper layer to DCSF or DCAR to provision applications to be used in IMS DC, which is </w:t>
      </w:r>
      <w:r>
        <w:rPr>
          <w:rFonts w:ascii="Arial" w:hAnsi="Arial" w:cs="Arial"/>
          <w:iCs/>
          <w:lang w:val="en-US" w:eastAsia="zh-CN"/>
        </w:rPr>
        <w:t>not included in the architecture of IMS network in TS 23.228</w:t>
      </w:r>
      <w:r>
        <w:rPr>
          <w:rFonts w:hint="eastAsia" w:ascii="Arial" w:hAnsi="Arial" w:cs="Arial"/>
          <w:iCs/>
          <w:lang w:val="en-US" w:eastAsia="zh-CN"/>
        </w:rPr>
        <w:t>. In</w:t>
      </w:r>
      <w:r>
        <w:rPr>
          <w:rFonts w:ascii="Arial" w:hAnsi="Arial" w:cs="Arial"/>
          <w:iCs/>
          <w:lang w:val="en-US" w:eastAsia="zh-CN"/>
        </w:rPr>
        <w:t xml:space="preserve"> SA2 perspective </w:t>
      </w:r>
      <w:r>
        <w:rPr>
          <w:rFonts w:hint="eastAsia" w:ascii="Arial" w:hAnsi="Arial" w:cs="Arial"/>
          <w:iCs/>
          <w:lang w:val="en-US" w:eastAsia="zh-CN"/>
        </w:rPr>
        <w:t xml:space="preserve">it </w:t>
      </w:r>
      <w:r>
        <w:rPr>
          <w:rFonts w:ascii="Arial" w:hAnsi="Arial" w:cs="Arial"/>
          <w:iCs/>
          <w:lang w:val="en-US" w:eastAsia="zh-CN"/>
        </w:rPr>
        <w:t xml:space="preserve">is out of scope of SA2. SA2 has no further plan to </w:t>
      </w:r>
      <w:r>
        <w:rPr>
          <w:rFonts w:hint="eastAsia" w:ascii="Arial" w:hAnsi="Arial" w:cs="Arial"/>
          <w:iCs/>
          <w:lang w:val="en-US" w:eastAsia="zh-CN"/>
        </w:rPr>
        <w:t>define</w:t>
      </w:r>
      <w:r>
        <w:rPr>
          <w:rFonts w:ascii="Arial" w:hAnsi="Arial" w:cs="Arial"/>
          <w:iCs/>
          <w:lang w:val="en-US" w:eastAsia="zh-CN"/>
        </w:rPr>
        <w:t xml:space="preserve"> this interface in TS 23.228.</w:t>
      </w:r>
    </w:p>
    <w:p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has the following answers to the question from SA6.</w:t>
      </w:r>
    </w:p>
    <w:p>
      <w:pPr>
        <w:pStyle w:val="47"/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Does SA2 intend to define the interface for application providers to </w:t>
      </w:r>
      <w:r>
        <w:rPr>
          <w:rFonts w:ascii="Arial" w:hAnsi="Arial" w:cs="Arial"/>
          <w:lang w:val="en-US" w:eastAsia="zh-CN"/>
        </w:rPr>
        <w:t>manage the</w:t>
      </w:r>
      <w:r>
        <w:rPr>
          <w:rFonts w:ascii="Arial" w:hAnsi="Arial" w:cs="Arial"/>
          <w:lang w:eastAsia="zh-CN"/>
        </w:rPr>
        <w:t xml:space="preserve"> data channel applications on DCAR?</w:t>
      </w:r>
    </w:p>
    <w:p>
      <w:pPr>
        <w:pStyle w:val="47"/>
        <w:ind w:left="284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answer: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The data channel applications stored in DCAR are retrieved by DCSF via DC5 interface which is not </w:t>
      </w:r>
      <w:r>
        <w:rPr>
          <w:rFonts w:hint="eastAsia" w:ascii="Arial" w:hAnsi="Arial" w:cs="Arial"/>
          <w:lang w:val="en-US" w:eastAsia="zh-CN"/>
        </w:rPr>
        <w:t xml:space="preserve">yet </w:t>
      </w:r>
      <w:r>
        <w:rPr>
          <w:rFonts w:ascii="Arial" w:hAnsi="Arial" w:cs="Arial"/>
          <w:lang w:val="en-US" w:eastAsia="zh-CN"/>
        </w:rPr>
        <w:t xml:space="preserve">specified in 3GPP. </w:t>
      </w:r>
      <w:r>
        <w:rPr>
          <w:rFonts w:hint="eastAsia" w:ascii="Arial" w:hAnsi="Arial" w:cs="Arial"/>
          <w:lang w:val="en-US" w:eastAsia="zh-CN"/>
        </w:rPr>
        <w:t xml:space="preserve">In SA2 understanding, the interface in this question refers to a northbound interface, which is used to manage the DC applications </w:t>
      </w:r>
      <w:r>
        <w:rPr>
          <w:rFonts w:ascii="Arial" w:hAnsi="Arial" w:cs="Arial"/>
          <w:lang w:val="en-US" w:eastAsia="zh-CN"/>
        </w:rPr>
        <w:t xml:space="preserve">in the DCAR by </w:t>
      </w:r>
      <w:r>
        <w:rPr>
          <w:rFonts w:hint="eastAsia" w:ascii="Arial" w:hAnsi="Arial" w:cs="Arial"/>
          <w:lang w:val="en-US" w:eastAsia="zh-CN"/>
        </w:rPr>
        <w:t xml:space="preserve">application providers. </w:t>
      </w:r>
      <w:r>
        <w:rPr>
          <w:rFonts w:ascii="Arial" w:hAnsi="Arial" w:cs="Arial"/>
          <w:lang w:val="en-US" w:eastAsia="zh-CN"/>
        </w:rPr>
        <w:t>If so, SA2 has no intention to define this interface.</w:t>
      </w:r>
    </w:p>
    <w:p>
      <w:pPr>
        <w:pStyle w:val="47"/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If the answer to Q1 is yes, does SA2 have a plan to specify the DCAR interface and related operations? </w:t>
      </w:r>
      <w:r>
        <w:rPr>
          <w:rFonts w:ascii="Arial" w:hAnsi="Arial" w:cs="Arial"/>
          <w:lang w:val="en-US" w:eastAsia="zh-CN"/>
        </w:rPr>
        <w:t>If the answer to Q1 is no, SA6 would like to study</w:t>
      </w:r>
      <w:r>
        <w:rPr>
          <w:rFonts w:ascii="Arial" w:hAnsi="Arial" w:cs="Arial"/>
          <w:lang w:eastAsia="zh-CN"/>
        </w:rPr>
        <w:t xml:space="preserve"> the DCAR interface and related operations</w:t>
      </w:r>
      <w:r>
        <w:rPr>
          <w:rFonts w:ascii="Arial" w:hAnsi="Arial" w:cs="Arial"/>
          <w:lang w:val="en-US" w:eastAsia="zh-CN"/>
        </w:rPr>
        <w:t>.</w:t>
      </w:r>
    </w:p>
    <w:p>
      <w:pPr>
        <w:pStyle w:val="47"/>
        <w:ind w:left="284" w:firstLine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answer:</w:t>
      </w:r>
      <w:r>
        <w:rPr>
          <w:rFonts w:ascii="Arial" w:hAnsi="Arial" w:cs="Arial"/>
          <w:lang w:val="en-US" w:eastAsia="zh-CN"/>
        </w:rPr>
        <w:t xml:space="preserve"> If SA6 plans to study a northbound interface separate from DC5,</w:t>
      </w:r>
      <w:r>
        <w:rPr>
          <w:rFonts w:hint="eastAsia" w:ascii="Arial" w:hAnsi="Arial" w:cs="Arial"/>
          <w:lang w:val="en-US" w:eastAsia="zh-CN"/>
        </w:rPr>
        <w:t xml:space="preserve"> SA2 kindly ask to be informed.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eastAsia="宋体" w:cs="Arial"/>
          <w:b/>
          <w:lang w:val="en-US" w:eastAsia="zh-CN"/>
        </w:rPr>
        <w:t>6: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eastAsia="宋体" w:cs="Arial"/>
          <w:lang w:val="en-US" w:eastAsia="zh-CN"/>
        </w:rPr>
        <w:t>2</w:t>
      </w:r>
      <w:r>
        <w:rPr>
          <w:rFonts w:ascii="Arial" w:hAnsi="Arial" w:cs="Arial"/>
        </w:rPr>
        <w:t xml:space="preserve"> kindly asks SA</w:t>
      </w:r>
      <w:r>
        <w:rPr>
          <w:rFonts w:ascii="Arial" w:hAnsi="Arial" w:eastAsia="宋体" w:cs="Arial"/>
          <w:lang w:val="en-US" w:eastAsia="zh-CN"/>
        </w:rPr>
        <w:t>6</w:t>
      </w:r>
      <w:r>
        <w:rPr>
          <w:rFonts w:ascii="Arial" w:hAnsi="Arial" w:cs="Arial"/>
        </w:rPr>
        <w:t xml:space="preserve"> to </w:t>
      </w:r>
      <w:r>
        <w:rPr>
          <w:rFonts w:ascii="Arial" w:hAnsi="Arial" w:eastAsia="宋体" w:cs="Arial"/>
          <w:lang w:val="en-US" w:eastAsia="zh-CN"/>
        </w:rPr>
        <w:t>take the answers above into account</w:t>
      </w:r>
      <w:r>
        <w:rPr>
          <w:rFonts w:ascii="Arial" w:hAnsi="Arial" w:cs="Arial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SA2#165                 14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 – 18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October 2024                     </w:t>
      </w:r>
      <w:r>
        <w:rPr>
          <w:rFonts w:ascii="Arial" w:hAnsi="Arial" w:cs="Arial"/>
          <w:bCs/>
        </w:rPr>
        <w:t xml:space="preserve">Hyderabad, </w:t>
      </w:r>
      <w:r>
        <w:rPr>
          <w:rFonts w:hint="eastAsia" w:ascii="Arial" w:hAnsi="Arial" w:cs="Arial"/>
          <w:bCs/>
          <w:lang w:val="en-US" w:eastAsia="zh-CN"/>
        </w:rPr>
        <w:t>India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SA2#166                 18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 – 22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lang w:val="en-US" w:eastAsia="zh-CN"/>
        </w:rPr>
        <w:t xml:space="preserve"> November 2024                 </w:t>
      </w:r>
      <w:r>
        <w:rPr>
          <w:rFonts w:ascii="Arial" w:hAnsi="Arial" w:cs="Arial"/>
          <w:bCs/>
        </w:rPr>
        <w:t xml:space="preserve">Orlando, FL, </w:t>
      </w:r>
      <w:r>
        <w:rPr>
          <w:rFonts w:hint="eastAsia" w:ascii="Arial" w:hAnsi="Arial" w:cs="Arial"/>
          <w:bCs/>
          <w:lang w:val="en-US" w:eastAsia="zh-CN"/>
        </w:rPr>
        <w:t>US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33196"/>
    <w:multiLevelType w:val="singleLevel"/>
    <w:tmpl w:val="81F33196"/>
    <w:lvl w:ilvl="0" w:tentative="0">
      <w:start w:val="1"/>
      <w:numFmt w:val="decimal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linkStyles/>
  <w:doNotTrackFormatting/>
  <w:attachedTemplate r:id="rId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562DF"/>
    <w:rsid w:val="00067CAF"/>
    <w:rsid w:val="000753A5"/>
    <w:rsid w:val="0008278D"/>
    <w:rsid w:val="000860AF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1A0E5F"/>
    <w:rsid w:val="002046D0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622A"/>
    <w:rsid w:val="003179FC"/>
    <w:rsid w:val="00320F57"/>
    <w:rsid w:val="003243AC"/>
    <w:rsid w:val="00331B26"/>
    <w:rsid w:val="0034030B"/>
    <w:rsid w:val="00341781"/>
    <w:rsid w:val="00353755"/>
    <w:rsid w:val="00356275"/>
    <w:rsid w:val="003608AA"/>
    <w:rsid w:val="00361172"/>
    <w:rsid w:val="00362F18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C1978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86258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0A04"/>
    <w:rsid w:val="007911D4"/>
    <w:rsid w:val="007B710E"/>
    <w:rsid w:val="007D2789"/>
    <w:rsid w:val="007E55DE"/>
    <w:rsid w:val="007F4F92"/>
    <w:rsid w:val="007F6F25"/>
    <w:rsid w:val="00807FA5"/>
    <w:rsid w:val="008133AD"/>
    <w:rsid w:val="008160C1"/>
    <w:rsid w:val="00817C38"/>
    <w:rsid w:val="00832356"/>
    <w:rsid w:val="00832B2B"/>
    <w:rsid w:val="00836761"/>
    <w:rsid w:val="008379A4"/>
    <w:rsid w:val="0085083D"/>
    <w:rsid w:val="008674CF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0403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629C7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BC6648"/>
    <w:rsid w:val="00C04BAC"/>
    <w:rsid w:val="00C17B7B"/>
    <w:rsid w:val="00C23C20"/>
    <w:rsid w:val="00C27E16"/>
    <w:rsid w:val="00C31789"/>
    <w:rsid w:val="00C362C0"/>
    <w:rsid w:val="00C36EA0"/>
    <w:rsid w:val="00C473EF"/>
    <w:rsid w:val="00C50DF2"/>
    <w:rsid w:val="00C51206"/>
    <w:rsid w:val="00CC5783"/>
    <w:rsid w:val="00CD5002"/>
    <w:rsid w:val="00CD6790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1FFC"/>
    <w:rsid w:val="00D62A0E"/>
    <w:rsid w:val="00D75CAC"/>
    <w:rsid w:val="00D84FCE"/>
    <w:rsid w:val="00D856BD"/>
    <w:rsid w:val="00D95B02"/>
    <w:rsid w:val="00DA532C"/>
    <w:rsid w:val="00DB15AC"/>
    <w:rsid w:val="00DB64CE"/>
    <w:rsid w:val="00DE1DA8"/>
    <w:rsid w:val="00DF165C"/>
    <w:rsid w:val="00DF7E9B"/>
    <w:rsid w:val="00E2421F"/>
    <w:rsid w:val="00E275BD"/>
    <w:rsid w:val="00E4511C"/>
    <w:rsid w:val="00E62106"/>
    <w:rsid w:val="00E62120"/>
    <w:rsid w:val="00E64424"/>
    <w:rsid w:val="00E90BAB"/>
    <w:rsid w:val="00E92981"/>
    <w:rsid w:val="00E961C6"/>
    <w:rsid w:val="00EA047C"/>
    <w:rsid w:val="00EB00C4"/>
    <w:rsid w:val="00EC0AE9"/>
    <w:rsid w:val="00ED10FB"/>
    <w:rsid w:val="00ED48C3"/>
    <w:rsid w:val="00F24338"/>
    <w:rsid w:val="00F33593"/>
    <w:rsid w:val="00F34B3C"/>
    <w:rsid w:val="00F46721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42F016D"/>
    <w:rsid w:val="04AD0A3B"/>
    <w:rsid w:val="05E81F1B"/>
    <w:rsid w:val="05FC3BE0"/>
    <w:rsid w:val="08226DE9"/>
    <w:rsid w:val="0B4D0B62"/>
    <w:rsid w:val="0F033B2E"/>
    <w:rsid w:val="0F4C3028"/>
    <w:rsid w:val="10306B1E"/>
    <w:rsid w:val="108C2D23"/>
    <w:rsid w:val="12EB221A"/>
    <w:rsid w:val="16A257AE"/>
    <w:rsid w:val="16B54E09"/>
    <w:rsid w:val="185A0382"/>
    <w:rsid w:val="18AC53BC"/>
    <w:rsid w:val="18E13ADF"/>
    <w:rsid w:val="1B127276"/>
    <w:rsid w:val="1B1D1D3C"/>
    <w:rsid w:val="1B1E1573"/>
    <w:rsid w:val="1DBD0CD6"/>
    <w:rsid w:val="1E9905C2"/>
    <w:rsid w:val="1FDB1D88"/>
    <w:rsid w:val="20A5723B"/>
    <w:rsid w:val="2297614E"/>
    <w:rsid w:val="22D66F38"/>
    <w:rsid w:val="23EC0C7E"/>
    <w:rsid w:val="25733F7D"/>
    <w:rsid w:val="262C6FAF"/>
    <w:rsid w:val="27821ADF"/>
    <w:rsid w:val="27EB5C8B"/>
    <w:rsid w:val="28E74AC7"/>
    <w:rsid w:val="29BA297E"/>
    <w:rsid w:val="2ADA635E"/>
    <w:rsid w:val="2D0B6272"/>
    <w:rsid w:val="2E50297A"/>
    <w:rsid w:val="308D5C62"/>
    <w:rsid w:val="30F93AEA"/>
    <w:rsid w:val="319544E8"/>
    <w:rsid w:val="32A852AA"/>
    <w:rsid w:val="33363C14"/>
    <w:rsid w:val="3463615A"/>
    <w:rsid w:val="36491F1D"/>
    <w:rsid w:val="369C5735"/>
    <w:rsid w:val="36AD1C42"/>
    <w:rsid w:val="372B5D93"/>
    <w:rsid w:val="38A96204"/>
    <w:rsid w:val="38F74F66"/>
    <w:rsid w:val="39DD52FC"/>
    <w:rsid w:val="3A453A27"/>
    <w:rsid w:val="3AB404F1"/>
    <w:rsid w:val="3C357867"/>
    <w:rsid w:val="3DD81385"/>
    <w:rsid w:val="3E5642C0"/>
    <w:rsid w:val="403C65F0"/>
    <w:rsid w:val="4172341E"/>
    <w:rsid w:val="41AD51CD"/>
    <w:rsid w:val="41B27457"/>
    <w:rsid w:val="41D1304E"/>
    <w:rsid w:val="43F25407"/>
    <w:rsid w:val="45F72659"/>
    <w:rsid w:val="46207231"/>
    <w:rsid w:val="46A55C75"/>
    <w:rsid w:val="47F84F3B"/>
    <w:rsid w:val="49FA026B"/>
    <w:rsid w:val="4A944BE6"/>
    <w:rsid w:val="4BCE6EEC"/>
    <w:rsid w:val="4E324158"/>
    <w:rsid w:val="4F01352B"/>
    <w:rsid w:val="4FC77A71"/>
    <w:rsid w:val="528D14FE"/>
    <w:rsid w:val="5296438C"/>
    <w:rsid w:val="54F547F1"/>
    <w:rsid w:val="553D0AD5"/>
    <w:rsid w:val="571A28F7"/>
    <w:rsid w:val="58196E55"/>
    <w:rsid w:val="5A1866DC"/>
    <w:rsid w:val="5A413124"/>
    <w:rsid w:val="5A490530"/>
    <w:rsid w:val="5A8A0F99"/>
    <w:rsid w:val="5CF1718A"/>
    <w:rsid w:val="5EF665DA"/>
    <w:rsid w:val="61146955"/>
    <w:rsid w:val="612E16FD"/>
    <w:rsid w:val="61466DA4"/>
    <w:rsid w:val="63DA2F9D"/>
    <w:rsid w:val="64701399"/>
    <w:rsid w:val="64E70BB3"/>
    <w:rsid w:val="654805B8"/>
    <w:rsid w:val="668A1EC9"/>
    <w:rsid w:val="6B6F5ECF"/>
    <w:rsid w:val="6EF140E9"/>
    <w:rsid w:val="70181D64"/>
    <w:rsid w:val="70DC43B7"/>
    <w:rsid w:val="7345352C"/>
    <w:rsid w:val="73ED5D72"/>
    <w:rsid w:val="74D84196"/>
    <w:rsid w:val="77AC46E5"/>
    <w:rsid w:val="7A3031E0"/>
    <w:rsid w:val="7C2C3908"/>
    <w:rsid w:val="7C922B30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328</Words>
  <Characters>2073</Characters>
  <Lines>17</Lines>
  <Paragraphs>4</Paragraphs>
  <TotalTime>29</TotalTime>
  <ScaleCrop>false</ScaleCrop>
  <LinksUpToDate>false</LinksUpToDate>
  <CharactersWithSpaces>2397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2024-08-20T08:42:00Z</dcterms:created>
  <dc:creator>David Boswarthick</dc:creator>
  <cp:lastModifiedBy>R1</cp:lastModifiedBy>
  <cp:lastPrinted>2002-04-23T07:10:00Z</cp:lastPrinted>
  <dcterms:modified xsi:type="dcterms:W3CDTF">2024-08-22T06:25:12Z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10E357994C714A41AC74963BE36F3163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